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9AF5" w14:textId="77777777" w:rsidR="00256B51" w:rsidRPr="00743F5F" w:rsidRDefault="00256B51" w:rsidP="00256B51">
      <w:pPr>
        <w:pStyle w:val="Unittitle"/>
      </w:pPr>
      <w:r>
        <w:t>6. Construction measurement principles</w:t>
      </w:r>
    </w:p>
    <w:p w14:paraId="6EA6D49A" w14:textId="3A6470B8" w:rsidR="00256B51" w:rsidRDefault="00256B51" w:rsidP="00256B51">
      <w:pPr>
        <w:pStyle w:val="Heading1"/>
      </w:pPr>
      <w:r>
        <w:t xml:space="preserve">Worksheet 2: Standard units of measurement and measurement techniques </w:t>
      </w:r>
      <w:r w:rsidRPr="00692A45">
        <w:t>(</w:t>
      </w:r>
      <w:r>
        <w:t>learner</w:t>
      </w:r>
      <w:r w:rsidRPr="00692A45">
        <w:t>)</w:t>
      </w:r>
    </w:p>
    <w:p w14:paraId="30747907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>
        <w:rPr>
          <w:color w:val="000000"/>
          <w:szCs w:val="22"/>
        </w:rPr>
        <w:t>Do not overthink your answers. No answer is incorrect, they are YOUR answers.</w:t>
      </w:r>
    </w:p>
    <w:p w14:paraId="7F53DC94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</w:p>
    <w:p w14:paraId="4F420E34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tall are you?</w:t>
      </w:r>
    </w:p>
    <w:p w14:paraId="3427C538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4C5D77F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much do you weigh?</w:t>
      </w:r>
    </w:p>
    <w:p w14:paraId="64E92164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5EB2D5B7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far did you travel to get here today?</w:t>
      </w:r>
    </w:p>
    <w:p w14:paraId="0DBDA5E6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F9228EB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long did it take you to get here today?</w:t>
      </w:r>
    </w:p>
    <w:p w14:paraId="65389A55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7859C59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speed limit for cars on a motorway?</w:t>
      </w:r>
    </w:p>
    <w:p w14:paraId="6BCBEAA1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08F51CB3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wide is an A4 sheet of paper?</w:t>
      </w:r>
    </w:p>
    <w:p w14:paraId="3E5ABC65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9FA3F77" w14:textId="14A44A26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 xml:space="preserve">What is the temperature of </w:t>
      </w:r>
      <w:r w:rsidR="003B1D35">
        <w:rPr>
          <w:color w:val="000000"/>
          <w:szCs w:val="22"/>
        </w:rPr>
        <w:t>this</w:t>
      </w:r>
      <w:r>
        <w:rPr>
          <w:color w:val="000000"/>
          <w:szCs w:val="22"/>
        </w:rPr>
        <w:t xml:space="preserve"> room?</w:t>
      </w:r>
    </w:p>
    <w:p w14:paraId="50618ABA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913DAE2" w14:textId="3A99E72B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 xml:space="preserve">What is the floor area of </w:t>
      </w:r>
      <w:r w:rsidR="003B1D35">
        <w:rPr>
          <w:color w:val="000000"/>
          <w:szCs w:val="22"/>
        </w:rPr>
        <w:t>this</w:t>
      </w:r>
      <w:r>
        <w:rPr>
          <w:color w:val="000000"/>
          <w:szCs w:val="22"/>
        </w:rPr>
        <w:t xml:space="preserve"> room?</w:t>
      </w:r>
    </w:p>
    <w:p w14:paraId="19C0FDB9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BD27215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volume of an average family car fuel tank?</w:t>
      </w:r>
    </w:p>
    <w:p w14:paraId="736F5B3B" w14:textId="77777777" w:rsidR="001A3053" w:rsidRDefault="001A3053" w:rsidP="001A305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20BCAD7" w14:textId="77777777" w:rsidR="001A3053" w:rsidRDefault="001A3053" w:rsidP="001A305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bookmarkStart w:id="0" w:name="_heading=h.gjdgxs" w:colFirst="0" w:colLast="0"/>
      <w:bookmarkEnd w:id="0"/>
      <w:r>
        <w:t>What is the size of the desk you are sat at?</w:t>
      </w:r>
    </w:p>
    <w:p w14:paraId="2A9D95D7" w14:textId="77777777" w:rsidR="00474F67" w:rsidRDefault="00474F67" w:rsidP="00474F67">
      <w:pPr>
        <w:rPr>
          <w:rFonts w:cs="Arial"/>
          <w:szCs w:val="22"/>
        </w:rPr>
      </w:pPr>
    </w:p>
    <w:p w14:paraId="7A8A2408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1D9D3" w14:textId="77777777" w:rsidR="003311DB" w:rsidRDefault="003311DB">
      <w:pPr>
        <w:spacing w:before="0" w:after="0"/>
      </w:pPr>
      <w:r>
        <w:separator/>
      </w:r>
    </w:p>
  </w:endnote>
  <w:endnote w:type="continuationSeparator" w:id="0">
    <w:p w14:paraId="5D151FB8" w14:textId="77777777" w:rsidR="003311DB" w:rsidRDefault="003311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CDD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CB26BF" wp14:editId="069A42B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5C12392" w14:textId="2C96CF60" w:rsidR="00002DC1" w:rsidRPr="006953AB" w:rsidRDefault="0029420A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9420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D7E50E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B26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5C12392" w14:textId="2C96CF60" w:rsidR="00002DC1" w:rsidRPr="006953AB" w:rsidRDefault="0029420A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9420A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D7E50E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6FED580" wp14:editId="595179F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C129B" w14:textId="77777777" w:rsidR="003311DB" w:rsidRDefault="003311DB">
      <w:pPr>
        <w:spacing w:before="0" w:after="0"/>
      </w:pPr>
      <w:r>
        <w:separator/>
      </w:r>
    </w:p>
  </w:footnote>
  <w:footnote w:type="continuationSeparator" w:id="0">
    <w:p w14:paraId="6C84D7C6" w14:textId="77777777" w:rsidR="003311DB" w:rsidRDefault="003311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9CD3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1FE759E" wp14:editId="59F311D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15E020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CFFCD47" wp14:editId="5C72FF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9F59B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B4A84"/>
    <w:multiLevelType w:val="multilevel"/>
    <w:tmpl w:val="DEBA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835CB"/>
    <w:multiLevelType w:val="multilevel"/>
    <w:tmpl w:val="C1A44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072367">
    <w:abstractNumId w:val="5"/>
  </w:num>
  <w:num w:numId="2" w16cid:durableId="879248646">
    <w:abstractNumId w:val="15"/>
  </w:num>
  <w:num w:numId="3" w16cid:durableId="1117136768">
    <w:abstractNumId w:val="23"/>
  </w:num>
  <w:num w:numId="4" w16cid:durableId="1563563017">
    <w:abstractNumId w:val="17"/>
  </w:num>
  <w:num w:numId="5" w16cid:durableId="1650667177">
    <w:abstractNumId w:val="8"/>
  </w:num>
  <w:num w:numId="6" w16cid:durableId="1934968169">
    <w:abstractNumId w:val="16"/>
  </w:num>
  <w:num w:numId="7" w16cid:durableId="602953829">
    <w:abstractNumId w:val="8"/>
  </w:num>
  <w:num w:numId="8" w16cid:durableId="662701412">
    <w:abstractNumId w:val="2"/>
  </w:num>
  <w:num w:numId="9" w16cid:durableId="832793651">
    <w:abstractNumId w:val="8"/>
    <w:lvlOverride w:ilvl="0">
      <w:startOverride w:val="1"/>
    </w:lvlOverride>
  </w:num>
  <w:num w:numId="10" w16cid:durableId="1455103080">
    <w:abstractNumId w:val="18"/>
  </w:num>
  <w:num w:numId="11" w16cid:durableId="1072506891">
    <w:abstractNumId w:val="14"/>
  </w:num>
  <w:num w:numId="12" w16cid:durableId="1796873780">
    <w:abstractNumId w:val="6"/>
  </w:num>
  <w:num w:numId="13" w16cid:durableId="936327719">
    <w:abstractNumId w:val="13"/>
  </w:num>
  <w:num w:numId="14" w16cid:durableId="1652368825">
    <w:abstractNumId w:val="19"/>
  </w:num>
  <w:num w:numId="15" w16cid:durableId="2057503712">
    <w:abstractNumId w:val="11"/>
  </w:num>
  <w:num w:numId="16" w16cid:durableId="678846417">
    <w:abstractNumId w:val="7"/>
  </w:num>
  <w:num w:numId="17" w16cid:durableId="1634019397">
    <w:abstractNumId w:val="25"/>
  </w:num>
  <w:num w:numId="18" w16cid:durableId="1195462574">
    <w:abstractNumId w:val="26"/>
  </w:num>
  <w:num w:numId="19" w16cid:durableId="1005090232">
    <w:abstractNumId w:val="4"/>
  </w:num>
  <w:num w:numId="20" w16cid:durableId="1425875625">
    <w:abstractNumId w:val="3"/>
  </w:num>
  <w:num w:numId="21" w16cid:durableId="559250506">
    <w:abstractNumId w:val="9"/>
  </w:num>
  <w:num w:numId="22" w16cid:durableId="1413622488">
    <w:abstractNumId w:val="9"/>
    <w:lvlOverride w:ilvl="0">
      <w:startOverride w:val="1"/>
    </w:lvlOverride>
  </w:num>
  <w:num w:numId="23" w16cid:durableId="696009939">
    <w:abstractNumId w:val="24"/>
  </w:num>
  <w:num w:numId="24" w16cid:durableId="1174030623">
    <w:abstractNumId w:val="9"/>
    <w:lvlOverride w:ilvl="0">
      <w:startOverride w:val="1"/>
    </w:lvlOverride>
  </w:num>
  <w:num w:numId="25" w16cid:durableId="489716980">
    <w:abstractNumId w:val="9"/>
    <w:lvlOverride w:ilvl="0">
      <w:startOverride w:val="1"/>
    </w:lvlOverride>
  </w:num>
  <w:num w:numId="26" w16cid:durableId="850220887">
    <w:abstractNumId w:val="10"/>
  </w:num>
  <w:num w:numId="27" w16cid:durableId="86973819">
    <w:abstractNumId w:val="20"/>
  </w:num>
  <w:num w:numId="28" w16cid:durableId="847137523">
    <w:abstractNumId w:val="9"/>
    <w:lvlOverride w:ilvl="0">
      <w:startOverride w:val="1"/>
    </w:lvlOverride>
  </w:num>
  <w:num w:numId="29" w16cid:durableId="1533226928">
    <w:abstractNumId w:val="21"/>
  </w:num>
  <w:num w:numId="30" w16cid:durableId="316500035">
    <w:abstractNumId w:val="9"/>
  </w:num>
  <w:num w:numId="31" w16cid:durableId="176039231">
    <w:abstractNumId w:val="9"/>
    <w:lvlOverride w:ilvl="0">
      <w:startOverride w:val="1"/>
    </w:lvlOverride>
  </w:num>
  <w:num w:numId="32" w16cid:durableId="1522472157">
    <w:abstractNumId w:val="9"/>
    <w:lvlOverride w:ilvl="0">
      <w:startOverride w:val="1"/>
    </w:lvlOverride>
  </w:num>
  <w:num w:numId="33" w16cid:durableId="884367322">
    <w:abstractNumId w:val="0"/>
  </w:num>
  <w:num w:numId="34" w16cid:durableId="1557350728">
    <w:abstractNumId w:val="12"/>
  </w:num>
  <w:num w:numId="35" w16cid:durableId="852839163">
    <w:abstractNumId w:val="22"/>
  </w:num>
  <w:num w:numId="36" w16cid:durableId="1086459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B5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A3053"/>
    <w:rsid w:val="001F74AD"/>
    <w:rsid w:val="00243B8E"/>
    <w:rsid w:val="00256B51"/>
    <w:rsid w:val="0029420A"/>
    <w:rsid w:val="002D07A8"/>
    <w:rsid w:val="003311DB"/>
    <w:rsid w:val="003405EA"/>
    <w:rsid w:val="003916EC"/>
    <w:rsid w:val="003B1D35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5550"/>
    <w:rsid w:val="008C1F1C"/>
    <w:rsid w:val="008D47A6"/>
    <w:rsid w:val="009975A0"/>
    <w:rsid w:val="009C5C6E"/>
    <w:rsid w:val="00A2454C"/>
    <w:rsid w:val="00AE245C"/>
    <w:rsid w:val="00B054EC"/>
    <w:rsid w:val="00B634AC"/>
    <w:rsid w:val="00BC5EBA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15D70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E57AF"/>
  <w15:docId w15:val="{99AB388D-D8D9-4A40-A557-8E31903E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9420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2B50A6-0F2D-4896-85BA-3409BBAA9C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868F64-9FCA-4504-B93E-BFE7EEEC84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E4EFFC-C529-4D5E-955E-5726E27EB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1</TotalTime>
  <Pages>1</Pages>
  <Words>29</Words>
  <Characters>564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2025-11-18T18:58:00Z</dcterms:created>
  <dcterms:modified xsi:type="dcterms:W3CDTF">2025-11-20T14:30:00Z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